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82C91" w:rsidRDefault="002B6D13" w:rsidP="00D457FD">
      <w:pPr>
        <w:rPr>
          <w:rFonts w:ascii="Arial" w:hAnsi="Arial" w:cs="Arial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-139065</wp:posOffset>
                </wp:positionV>
                <wp:extent cx="3981450" cy="638175"/>
                <wp:effectExtent l="9525" t="9525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305" w:rsidRPr="002B6D13" w:rsidRDefault="00C70305">
                            <w:pPr>
                              <w:rPr>
                                <w:rFonts w:ascii="Twinkl Cursive Looped Thin" w:hAnsi="Twinkl Cursive Looped Thin"/>
                                <w:sz w:val="28"/>
                              </w:rPr>
                            </w:pPr>
                            <w:r w:rsidRPr="002B6D13">
                              <w:rPr>
                                <w:rFonts w:ascii="Twinkl Cursive Looped Thin" w:hAnsi="Twinkl Cursive Looped Thin"/>
                                <w:sz w:val="28"/>
                              </w:rPr>
                              <w:t>Put your zoom level at 100% and then measure these lines in centimetres and millimetres.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05pt;margin-top:-10.95pt;width:313.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">
                <v:textbox>
                  <w:txbxContent>
                    <w:p w:rsidR="00C70305" w:rsidRPr="002B6D13" w:rsidRDefault="00C70305">
                      <w:pPr>
                        <w:rPr>
                          <w:rFonts w:ascii="Twinkl Cursive Looped Thin" w:hAnsi="Twinkl Cursive Looped Thin"/>
                          <w:sz w:val="28"/>
                        </w:rPr>
                      </w:pPr>
                      <w:r w:rsidRPr="002B6D13">
                        <w:rPr>
                          <w:rFonts w:ascii="Twinkl Cursive Looped Thin" w:hAnsi="Twinkl Cursive Looped Thin"/>
                          <w:sz w:val="28"/>
                        </w:rPr>
                        <w:t>Put your zoom level at 100% and then measure these lines in centimetres and millimetres.</w:t>
                      </w:r>
                    </w:p>
                  </w:txbxContent>
                </v:textbox>
              </v:shape>
            </w:pict>
          </mc:Fallback>
        </mc:AlternateContent>
      </w:r>
      <w:r w:rsidRPr="00055AE6">
        <w:rPr>
          <w:noProof/>
        </w:rPr>
        <w:drawing>
          <wp:inline distT="0" distB="0" distL="0" distR="0">
            <wp:extent cx="9258300" cy="41529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9FB" w:rsidRPr="00582C91" w:rsidSect="00C7030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305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B6D13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305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C2F465E"/>
  <w15:chartTrackingRefBased/>
  <w15:docId w15:val="{BE975E71-11AB-4A78-AF51-FCCE15DA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2021-01-06T10:28:00Z</dcterms:created>
  <dcterms:modified xsi:type="dcterms:W3CDTF">2021-01-06T10:47:00Z</dcterms:modified>
</cp:coreProperties>
</file>